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0B0E" w14:textId="77777777" w:rsidR="003B2EDA" w:rsidRDefault="003B2EDA" w:rsidP="003B2EDA">
      <w:pPr>
        <w:pStyle w:val="NoSpacing"/>
      </w:pPr>
      <w:r>
        <w:rPr>
          <w:u w:val="single"/>
        </w:rPr>
        <w:t>Henry JONESSON</w:t>
      </w:r>
      <w:r>
        <w:t xml:space="preserve">       (fl.1411-12)</w:t>
      </w:r>
    </w:p>
    <w:p w14:paraId="7939F871" w14:textId="77777777" w:rsidR="003B2EDA" w:rsidRDefault="003B2EDA" w:rsidP="003B2EDA">
      <w:pPr>
        <w:pStyle w:val="NoSpacing"/>
      </w:pPr>
      <w:r>
        <w:t>of Canterbury. Cobbler.</w:t>
      </w:r>
    </w:p>
    <w:p w14:paraId="3FFCF785" w14:textId="77777777" w:rsidR="003B2EDA" w:rsidRDefault="003B2EDA" w:rsidP="003B2EDA">
      <w:pPr>
        <w:pStyle w:val="NoSpacing"/>
      </w:pPr>
    </w:p>
    <w:p w14:paraId="66B07584" w14:textId="77777777" w:rsidR="003B2EDA" w:rsidRDefault="003B2EDA" w:rsidP="003B2EDA">
      <w:pPr>
        <w:pStyle w:val="NoSpacing"/>
      </w:pPr>
    </w:p>
    <w:p w14:paraId="1A993EBE" w14:textId="77777777" w:rsidR="003B2EDA" w:rsidRDefault="003B2EDA" w:rsidP="003B2EDA">
      <w:pPr>
        <w:pStyle w:val="NoSpacing"/>
      </w:pPr>
      <w:r>
        <w:t xml:space="preserve">      1411-12</w:t>
      </w:r>
      <w:r>
        <w:tab/>
        <w:t xml:space="preserve">He paid 6d to trade in </w:t>
      </w:r>
      <w:proofErr w:type="spellStart"/>
      <w:r>
        <w:t>Burgate</w:t>
      </w:r>
      <w:proofErr w:type="spellEnd"/>
      <w:r>
        <w:t xml:space="preserve"> Ward for a year.</w:t>
      </w:r>
    </w:p>
    <w:p w14:paraId="0408C72F" w14:textId="77777777" w:rsidR="003B2EDA" w:rsidRDefault="003B2EDA" w:rsidP="003B2EDA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5FCE067A" w14:textId="77777777" w:rsidR="003B2EDA" w:rsidRDefault="003B2EDA" w:rsidP="003B2EDA">
      <w:pPr>
        <w:pStyle w:val="NoSpacing"/>
        <w:ind w:left="1440"/>
      </w:pPr>
      <w:r>
        <w:t>J. Meadows Cowper, F.S.A., pub. Cross &amp; Jackman, Printers and Publishers, Canterbury, 1904 p.35).</w:t>
      </w:r>
    </w:p>
    <w:p w14:paraId="7DDB5D32" w14:textId="77777777" w:rsidR="003B2EDA" w:rsidRPr="00BD57F6" w:rsidRDefault="003B2EDA" w:rsidP="003B2EDA">
      <w:pPr>
        <w:pStyle w:val="NoSpacing"/>
      </w:pPr>
    </w:p>
    <w:p w14:paraId="63933010" w14:textId="77777777" w:rsidR="003B2EDA" w:rsidRDefault="003B2EDA" w:rsidP="003B2EDA">
      <w:pPr>
        <w:pStyle w:val="NoSpacing"/>
      </w:pPr>
    </w:p>
    <w:p w14:paraId="20A7BB0B" w14:textId="77777777" w:rsidR="003B2EDA" w:rsidRDefault="003B2EDA" w:rsidP="003B2EDA">
      <w:pPr>
        <w:pStyle w:val="NoSpacing"/>
      </w:pPr>
      <w:r>
        <w:t>17 June 2025</w:t>
      </w:r>
    </w:p>
    <w:p w14:paraId="4CEACB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4469" w14:textId="77777777" w:rsidR="003B2EDA" w:rsidRDefault="003B2EDA" w:rsidP="009139A6">
      <w:r>
        <w:separator/>
      </w:r>
    </w:p>
  </w:endnote>
  <w:endnote w:type="continuationSeparator" w:id="0">
    <w:p w14:paraId="563D512A" w14:textId="77777777" w:rsidR="003B2EDA" w:rsidRDefault="003B2E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4B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EFE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78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C4C5" w14:textId="77777777" w:rsidR="003B2EDA" w:rsidRDefault="003B2EDA" w:rsidP="009139A6">
      <w:r>
        <w:separator/>
      </w:r>
    </w:p>
  </w:footnote>
  <w:footnote w:type="continuationSeparator" w:id="0">
    <w:p w14:paraId="2B1D60AC" w14:textId="77777777" w:rsidR="003B2EDA" w:rsidRDefault="003B2E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7B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4CE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34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EDA"/>
    <w:rsid w:val="000666E0"/>
    <w:rsid w:val="000A2E7A"/>
    <w:rsid w:val="000E2880"/>
    <w:rsid w:val="001307AC"/>
    <w:rsid w:val="00190DFA"/>
    <w:rsid w:val="002510B7"/>
    <w:rsid w:val="00270799"/>
    <w:rsid w:val="002737D5"/>
    <w:rsid w:val="00357E4A"/>
    <w:rsid w:val="003B2ED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2CA2"/>
  <w15:chartTrackingRefBased/>
  <w15:docId w15:val="{97AEB81C-15C8-4A59-BE01-F8897926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2025-06-23T20:28:00Z</dcterms:created>
  <dcterms:modified xsi:type="dcterms:W3CDTF">2025-06-23T20:29:00Z</dcterms:modified>
</cp:coreProperties>
</file>